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9B8" w:rsidRPr="00E94647" w:rsidRDefault="001359B8">
      <w:pPr>
        <w:spacing w:line="385" w:lineRule="exact"/>
        <w:ind w:left="120"/>
        <w:rPr>
          <w:rFonts w:ascii="仿宋_GB2312" w:eastAsia="仿宋_GB2312" w:hAnsi="黑体" w:cs="黑体"/>
          <w:b/>
          <w:sz w:val="32"/>
          <w:szCs w:val="32"/>
          <w:lang w:eastAsia="zh-CN"/>
        </w:rPr>
      </w:pPr>
      <w:r w:rsidRPr="00E94647">
        <w:rPr>
          <w:rFonts w:ascii="仿宋_GB2312" w:eastAsia="仿宋_GB2312" w:hAnsi="黑体" w:cs="黑体" w:hint="eastAsia"/>
          <w:b/>
          <w:sz w:val="32"/>
          <w:szCs w:val="32"/>
          <w:lang w:eastAsia="zh-CN"/>
        </w:rPr>
        <w:t>附件</w:t>
      </w:r>
      <w:r w:rsidRPr="00E94647">
        <w:rPr>
          <w:rFonts w:ascii="仿宋_GB2312" w:eastAsia="仿宋_GB2312" w:hAnsi="黑体" w:cs="黑体"/>
          <w:b/>
          <w:sz w:val="32"/>
          <w:szCs w:val="32"/>
          <w:lang w:eastAsia="zh-CN"/>
        </w:rPr>
        <w:t>1</w:t>
      </w:r>
    </w:p>
    <w:p w:rsidR="001359B8" w:rsidRDefault="001359B8">
      <w:pPr>
        <w:spacing w:line="385" w:lineRule="exact"/>
        <w:ind w:left="120"/>
        <w:rPr>
          <w:rFonts w:ascii="黑体" w:eastAsia="黑体" w:hAnsi="黑体" w:cs="黑体"/>
          <w:sz w:val="32"/>
          <w:szCs w:val="32"/>
          <w:lang w:eastAsia="zh-CN"/>
        </w:rPr>
      </w:pPr>
    </w:p>
    <w:p w:rsidR="001359B8" w:rsidRPr="00E94647" w:rsidRDefault="001359B8" w:rsidP="00E94647">
      <w:pPr>
        <w:pStyle w:val="Heading1"/>
        <w:spacing w:line="660" w:lineRule="exact"/>
        <w:ind w:left="119"/>
        <w:jc w:val="center"/>
        <w:rPr>
          <w:rFonts w:ascii="华文中宋" w:eastAsia="华文中宋" w:hAnsi="华文中宋" w:cs="华文中宋"/>
          <w:spacing w:val="-10"/>
          <w:w w:val="68"/>
          <w:sz w:val="32"/>
          <w:szCs w:val="32"/>
          <w:lang w:eastAsia="zh-CN"/>
        </w:rPr>
      </w:pPr>
      <w:r>
        <w:rPr>
          <w:rFonts w:ascii="宋体" w:hAnsi="宋体" w:cs="华文中宋"/>
          <w:spacing w:val="-10"/>
          <w:w w:val="68"/>
          <w:lang w:eastAsia="zh-CN"/>
        </w:rPr>
        <w:t>2024—2025</w:t>
      </w:r>
      <w:r w:rsidRPr="00E94647">
        <w:rPr>
          <w:rFonts w:ascii="宋体" w:hAnsi="宋体" w:cs="华文中宋" w:hint="eastAsia"/>
          <w:spacing w:val="-10"/>
          <w:w w:val="68"/>
          <w:lang w:eastAsia="zh-CN"/>
        </w:rPr>
        <w:t>学年度安庆市三好学生、优秀学生干部、先进班集体评</w:t>
      </w:r>
      <w:r w:rsidRPr="00E94647">
        <w:rPr>
          <w:rFonts w:ascii="宋体" w:hAnsi="宋体" w:cs="华文中宋"/>
          <w:spacing w:val="-10"/>
          <w:w w:val="68"/>
          <w:lang w:eastAsia="zh-CN"/>
        </w:rPr>
        <w:t xml:space="preserve"> </w:t>
      </w:r>
      <w:r>
        <w:rPr>
          <w:rFonts w:ascii="宋体" w:hAnsi="宋体" w:cs="华文中宋"/>
          <w:spacing w:val="-10"/>
          <w:w w:val="68"/>
          <w:lang w:eastAsia="zh-CN"/>
        </w:rPr>
        <w:t xml:space="preserve"> </w:t>
      </w:r>
      <w:r w:rsidRPr="00E94647">
        <w:rPr>
          <w:rFonts w:ascii="宋体" w:hAnsi="宋体" w:cs="华文中宋" w:hint="eastAsia"/>
          <w:spacing w:val="-10"/>
          <w:w w:val="68"/>
          <w:lang w:eastAsia="zh-CN"/>
        </w:rPr>
        <w:t>选</w:t>
      </w:r>
      <w:r>
        <w:rPr>
          <w:rFonts w:ascii="宋体" w:hAnsi="宋体" w:cs="华文中宋"/>
          <w:spacing w:val="-10"/>
          <w:w w:val="68"/>
          <w:lang w:eastAsia="zh-CN"/>
        </w:rPr>
        <w:t xml:space="preserve">  </w:t>
      </w:r>
      <w:r w:rsidRPr="00E94647">
        <w:rPr>
          <w:rFonts w:ascii="宋体" w:hAnsi="宋体" w:cs="华文中宋" w:hint="eastAsia"/>
          <w:spacing w:val="-10"/>
          <w:w w:val="68"/>
          <w:lang w:eastAsia="zh-CN"/>
        </w:rPr>
        <w:t>标</w:t>
      </w:r>
      <w:r w:rsidRPr="00E94647">
        <w:rPr>
          <w:rFonts w:ascii="宋体" w:hAnsi="宋体" w:cs="华文中宋"/>
          <w:spacing w:val="-10"/>
          <w:w w:val="68"/>
          <w:lang w:eastAsia="zh-CN"/>
        </w:rPr>
        <w:t xml:space="preserve"> </w:t>
      </w:r>
      <w:r>
        <w:rPr>
          <w:rFonts w:ascii="宋体" w:hAnsi="宋体" w:cs="华文中宋"/>
          <w:spacing w:val="-10"/>
          <w:w w:val="68"/>
          <w:lang w:eastAsia="zh-CN"/>
        </w:rPr>
        <w:t xml:space="preserve"> </w:t>
      </w:r>
      <w:r w:rsidRPr="00E94647">
        <w:rPr>
          <w:rFonts w:ascii="宋体" w:hAnsi="宋体" w:cs="华文中宋" w:hint="eastAsia"/>
          <w:spacing w:val="-10"/>
          <w:w w:val="68"/>
          <w:lang w:eastAsia="zh-CN"/>
        </w:rPr>
        <w:t>准</w:t>
      </w:r>
    </w:p>
    <w:p w:rsidR="001359B8" w:rsidRPr="00FE300C" w:rsidRDefault="001359B8" w:rsidP="00FE300C">
      <w:pPr>
        <w:pStyle w:val="BodyText"/>
        <w:spacing w:before="0" w:line="560" w:lineRule="exact"/>
        <w:ind w:left="540"/>
        <w:jc w:val="both"/>
        <w:rPr>
          <w:rFonts w:ascii="黑体" w:eastAsia="黑体" w:hAnsi="黑体" w:cs="黑体"/>
          <w:sz w:val="28"/>
          <w:szCs w:val="28"/>
          <w:lang w:eastAsia="zh-CN"/>
        </w:rPr>
      </w:pPr>
    </w:p>
    <w:p w:rsidR="001359B8" w:rsidRPr="00FE300C" w:rsidRDefault="001359B8" w:rsidP="00FE300C">
      <w:pPr>
        <w:pStyle w:val="BodyText"/>
        <w:spacing w:before="0" w:line="560" w:lineRule="exact"/>
        <w:ind w:leftChars="55" w:left="121" w:firstLineChars="196" w:firstLine="551"/>
        <w:jc w:val="both"/>
        <w:rPr>
          <w:rFonts w:ascii="黑体" w:eastAsia="黑体" w:hAnsi="黑体" w:cs="黑体"/>
          <w:b/>
          <w:sz w:val="28"/>
          <w:szCs w:val="28"/>
          <w:lang w:eastAsia="zh-CN"/>
        </w:rPr>
      </w:pPr>
      <w:r w:rsidRPr="00FE300C">
        <w:rPr>
          <w:rFonts w:ascii="黑体" w:eastAsia="黑体" w:hAnsi="黑体" w:cs="黑体" w:hint="eastAsia"/>
          <w:b/>
          <w:sz w:val="28"/>
          <w:szCs w:val="28"/>
          <w:lang w:eastAsia="zh-CN"/>
        </w:rPr>
        <w:t>一、三好学生评选标准</w:t>
      </w:r>
    </w:p>
    <w:p w:rsidR="001359B8" w:rsidRPr="00FE300C" w:rsidRDefault="001359B8" w:rsidP="00FE300C">
      <w:pPr>
        <w:pStyle w:val="BodyText"/>
        <w:spacing w:before="0" w:line="560" w:lineRule="exact"/>
        <w:ind w:leftChars="55" w:left="121" w:firstLineChars="200" w:firstLine="560"/>
        <w:jc w:val="both"/>
        <w:rPr>
          <w:rFonts w:ascii="仿宋_GB2312" w:eastAsia="仿宋_GB2312"/>
          <w:sz w:val="28"/>
          <w:szCs w:val="28"/>
          <w:lang w:eastAsia="zh-CN"/>
        </w:rPr>
      </w:pPr>
      <w:r w:rsidRPr="00FE300C">
        <w:rPr>
          <w:rFonts w:ascii="仿宋_GB2312" w:eastAsia="仿宋_GB2312" w:hint="eastAsia"/>
          <w:sz w:val="28"/>
          <w:szCs w:val="28"/>
          <w:lang w:eastAsia="zh-CN"/>
        </w:rPr>
        <w:t>（一）思想品德好：</w:t>
      </w:r>
      <w:r w:rsidRPr="00FE300C">
        <w:rPr>
          <w:rFonts w:ascii="仿宋_GB2312" w:eastAsia="仿宋_GB2312"/>
          <w:sz w:val="28"/>
          <w:szCs w:val="28"/>
          <w:lang w:eastAsia="zh-CN"/>
        </w:rPr>
        <w:t>1.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热爱祖国，热爱中国共产党，拥有正确的世界观、人生观和价值观。</w:t>
      </w:r>
      <w:r w:rsidRPr="00FE300C">
        <w:rPr>
          <w:rFonts w:ascii="仿宋_GB2312" w:eastAsia="仿宋_GB2312"/>
          <w:sz w:val="28"/>
          <w:szCs w:val="28"/>
          <w:lang w:eastAsia="zh-CN"/>
        </w:rPr>
        <w:t>2.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具有较强的社会责任感，热爱集体，积极参加学校各项活动。</w:t>
      </w:r>
      <w:r w:rsidRPr="00FE300C">
        <w:rPr>
          <w:rFonts w:ascii="仿宋_GB2312" w:eastAsia="仿宋_GB2312"/>
          <w:sz w:val="28"/>
          <w:szCs w:val="28"/>
          <w:lang w:eastAsia="zh-CN"/>
        </w:rPr>
        <w:t>3.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敬老爱幼，团结同学，爱护公物，踊跃参加公益活动。</w:t>
      </w:r>
      <w:r w:rsidRPr="00FE300C">
        <w:rPr>
          <w:rFonts w:ascii="仿宋_GB2312" w:eastAsia="仿宋_GB2312"/>
          <w:sz w:val="28"/>
          <w:szCs w:val="28"/>
          <w:lang w:eastAsia="zh-CN"/>
        </w:rPr>
        <w:t>4.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热爱劳动，勤俭节约，生活情趣健康向上。</w:t>
      </w:r>
      <w:r w:rsidRPr="00FE300C">
        <w:rPr>
          <w:rFonts w:ascii="仿宋_GB2312" w:eastAsia="仿宋_GB2312"/>
          <w:sz w:val="28"/>
          <w:szCs w:val="28"/>
          <w:lang w:eastAsia="zh-CN"/>
        </w:rPr>
        <w:t>5.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在校内外有突出事迹或受到表彰。</w:t>
      </w:r>
    </w:p>
    <w:p w:rsidR="001359B8" w:rsidRPr="00FE300C" w:rsidRDefault="001359B8" w:rsidP="00FE300C">
      <w:pPr>
        <w:pStyle w:val="BodyText"/>
        <w:spacing w:before="0" w:line="560" w:lineRule="exact"/>
        <w:ind w:leftChars="55" w:left="121" w:firstLineChars="200" w:firstLine="560"/>
        <w:jc w:val="both"/>
        <w:rPr>
          <w:rFonts w:ascii="仿宋_GB2312" w:eastAsia="仿宋_GB2312"/>
          <w:sz w:val="28"/>
          <w:szCs w:val="28"/>
          <w:lang w:eastAsia="zh-CN"/>
        </w:rPr>
      </w:pPr>
      <w:r w:rsidRPr="00FE300C">
        <w:rPr>
          <w:rFonts w:ascii="仿宋_GB2312" w:eastAsia="仿宋_GB2312" w:hint="eastAsia"/>
          <w:sz w:val="28"/>
          <w:szCs w:val="28"/>
          <w:lang w:eastAsia="zh-CN"/>
        </w:rPr>
        <w:t>（二）学习好：</w:t>
      </w:r>
      <w:r w:rsidRPr="00FE300C">
        <w:rPr>
          <w:rFonts w:ascii="仿宋_GB2312" w:eastAsia="仿宋_GB2312"/>
          <w:sz w:val="28"/>
          <w:szCs w:val="28"/>
          <w:lang w:eastAsia="zh-CN"/>
        </w:rPr>
        <w:t>1.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热爱学习，学习刻苦努力，成绩优异，学科发展均衡。</w:t>
      </w:r>
      <w:r w:rsidRPr="00FE300C">
        <w:rPr>
          <w:rFonts w:ascii="仿宋_GB2312" w:eastAsia="仿宋_GB2312"/>
          <w:sz w:val="28"/>
          <w:szCs w:val="28"/>
          <w:lang w:eastAsia="zh-CN"/>
        </w:rPr>
        <w:t>2.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勤于思考，有较强的创新精神和实践能力。</w:t>
      </w:r>
      <w:r w:rsidRPr="00FE300C">
        <w:rPr>
          <w:rFonts w:ascii="仿宋_GB2312" w:eastAsia="仿宋_GB2312"/>
          <w:sz w:val="28"/>
          <w:szCs w:val="28"/>
          <w:lang w:eastAsia="zh-CN"/>
        </w:rPr>
        <w:t>3.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在思想教育主题活动、征文比赛、演讲比赛、志愿服务活动以及社团活动等方面有较突出的成绩。</w:t>
      </w:r>
    </w:p>
    <w:p w:rsidR="001359B8" w:rsidRPr="00FE300C" w:rsidRDefault="001359B8" w:rsidP="00FE300C">
      <w:pPr>
        <w:pStyle w:val="BodyText"/>
        <w:spacing w:before="0" w:line="560" w:lineRule="exact"/>
        <w:ind w:leftChars="55" w:left="121" w:right="257" w:firstLineChars="200" w:firstLine="560"/>
        <w:jc w:val="both"/>
        <w:rPr>
          <w:rFonts w:ascii="仿宋_GB2312" w:eastAsia="仿宋_GB2312"/>
          <w:sz w:val="28"/>
          <w:szCs w:val="28"/>
          <w:lang w:eastAsia="zh-CN"/>
        </w:rPr>
      </w:pPr>
      <w:r w:rsidRPr="00FE300C">
        <w:rPr>
          <w:rFonts w:ascii="仿宋_GB2312" w:eastAsia="仿宋_GB2312" w:hint="eastAsia"/>
          <w:sz w:val="28"/>
          <w:szCs w:val="28"/>
          <w:lang w:eastAsia="zh-CN"/>
        </w:rPr>
        <w:t>（三）身体好：</w:t>
      </w:r>
      <w:r w:rsidRPr="00FE300C">
        <w:rPr>
          <w:rFonts w:ascii="仿宋_GB2312" w:eastAsia="仿宋_GB2312"/>
          <w:sz w:val="28"/>
          <w:szCs w:val="28"/>
          <w:lang w:eastAsia="zh-CN"/>
        </w:rPr>
        <w:t>1.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坚持锻炼身体，积极参加体育锻炼、文娱活动和各级组织的文艺体育竞赛。</w:t>
      </w:r>
      <w:r w:rsidRPr="00FE300C">
        <w:rPr>
          <w:rFonts w:ascii="仿宋_GB2312" w:eastAsia="仿宋_GB2312"/>
          <w:sz w:val="28"/>
          <w:szCs w:val="28"/>
          <w:lang w:eastAsia="zh-CN"/>
        </w:rPr>
        <w:t>2.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具有良好的生活习惯和较强的心理素质和社会适应能力。</w:t>
      </w:r>
      <w:r w:rsidRPr="00FE300C">
        <w:rPr>
          <w:rFonts w:ascii="仿宋_GB2312" w:eastAsia="仿宋_GB2312"/>
          <w:sz w:val="28"/>
          <w:szCs w:val="28"/>
          <w:lang w:eastAsia="zh-CN"/>
        </w:rPr>
        <w:t>3.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达到《国家学生体质健康标准》。</w:t>
      </w:r>
    </w:p>
    <w:p w:rsidR="001359B8" w:rsidRPr="00FE300C" w:rsidRDefault="001359B8" w:rsidP="00FE300C">
      <w:pPr>
        <w:pStyle w:val="BodyText"/>
        <w:spacing w:before="0" w:line="560" w:lineRule="exact"/>
        <w:ind w:leftChars="55" w:left="121" w:firstLineChars="200" w:firstLine="560"/>
        <w:jc w:val="both"/>
        <w:rPr>
          <w:rFonts w:ascii="仿宋_GB2312" w:eastAsia="仿宋_GB2312"/>
          <w:sz w:val="28"/>
          <w:szCs w:val="28"/>
          <w:lang w:eastAsia="zh-CN"/>
        </w:rPr>
      </w:pPr>
      <w:r w:rsidRPr="00FE300C">
        <w:rPr>
          <w:rFonts w:ascii="仿宋_GB2312" w:eastAsia="仿宋_GB2312" w:hint="eastAsia"/>
          <w:sz w:val="28"/>
          <w:szCs w:val="28"/>
          <w:lang w:eastAsia="zh-CN"/>
        </w:rPr>
        <w:t>（四）获得过县级“三好学生”称号或同等级表彰。</w:t>
      </w:r>
    </w:p>
    <w:p w:rsidR="001359B8" w:rsidRPr="00FE300C" w:rsidRDefault="001359B8" w:rsidP="00FE300C">
      <w:pPr>
        <w:pStyle w:val="BodyText"/>
        <w:spacing w:before="0" w:line="560" w:lineRule="exact"/>
        <w:ind w:left="760"/>
        <w:jc w:val="both"/>
        <w:rPr>
          <w:rFonts w:ascii="黑体" w:eastAsia="黑体" w:hAnsi="黑体" w:cs="黑体"/>
          <w:b/>
          <w:sz w:val="28"/>
          <w:szCs w:val="28"/>
          <w:lang w:eastAsia="zh-CN"/>
        </w:rPr>
      </w:pPr>
      <w:r w:rsidRPr="00FE300C">
        <w:rPr>
          <w:rFonts w:ascii="黑体" w:eastAsia="黑体" w:hAnsi="黑体" w:cs="黑体" w:hint="eastAsia"/>
          <w:b/>
          <w:sz w:val="28"/>
          <w:szCs w:val="28"/>
          <w:lang w:eastAsia="zh-CN"/>
        </w:rPr>
        <w:t>二、优秀学生干部评选标准</w:t>
      </w:r>
    </w:p>
    <w:p w:rsidR="001359B8" w:rsidRPr="00FE300C" w:rsidRDefault="001359B8" w:rsidP="00FE300C">
      <w:pPr>
        <w:pStyle w:val="BodyText"/>
        <w:spacing w:before="0" w:line="560" w:lineRule="exact"/>
        <w:ind w:firstLine="640"/>
        <w:jc w:val="both"/>
        <w:rPr>
          <w:rFonts w:ascii="仿宋_GB2312" w:eastAsia="仿宋_GB2312"/>
          <w:sz w:val="28"/>
          <w:szCs w:val="28"/>
          <w:lang w:eastAsia="zh-CN"/>
        </w:rPr>
      </w:pPr>
      <w:r w:rsidRPr="00FE300C">
        <w:rPr>
          <w:rFonts w:ascii="仿宋_GB2312" w:eastAsia="仿宋_GB2312" w:hint="eastAsia"/>
          <w:sz w:val="28"/>
          <w:szCs w:val="28"/>
          <w:lang w:eastAsia="zh-CN"/>
        </w:rPr>
        <w:t>除具备“三好学生”基本条件外，还需具备如下条件：</w:t>
      </w:r>
      <w:r w:rsidRPr="00FE300C">
        <w:rPr>
          <w:rFonts w:ascii="仿宋_GB2312" w:eastAsia="仿宋_GB2312"/>
          <w:sz w:val="28"/>
          <w:szCs w:val="28"/>
          <w:lang w:eastAsia="zh-CN"/>
        </w:rPr>
        <w:t>1.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担任班级及以上干部职务一年以上。</w:t>
      </w:r>
      <w:r w:rsidRPr="00FE300C">
        <w:rPr>
          <w:rFonts w:ascii="仿宋_GB2312" w:eastAsia="仿宋_GB2312"/>
          <w:sz w:val="28"/>
          <w:szCs w:val="28"/>
          <w:lang w:eastAsia="zh-CN"/>
        </w:rPr>
        <w:t>2.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具有较强的工作能力和务实创新的工作作风。</w:t>
      </w:r>
      <w:r w:rsidRPr="00FE300C">
        <w:rPr>
          <w:rFonts w:ascii="仿宋_GB2312" w:eastAsia="仿宋_GB2312"/>
          <w:sz w:val="28"/>
          <w:szCs w:val="28"/>
          <w:lang w:eastAsia="zh-CN"/>
        </w:rPr>
        <w:t>3.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具有表率作用，密切联系同学，虚心向他人学习。</w:t>
      </w:r>
      <w:r w:rsidRPr="00FE300C">
        <w:rPr>
          <w:rFonts w:ascii="仿宋_GB2312" w:eastAsia="仿宋_GB2312"/>
          <w:sz w:val="28"/>
          <w:szCs w:val="28"/>
          <w:lang w:eastAsia="zh-CN"/>
        </w:rPr>
        <w:t>4.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具有较高的威信，工作中能够顾全大局，维护集体荣誉。</w:t>
      </w:r>
      <w:r w:rsidRPr="00FE300C">
        <w:rPr>
          <w:rFonts w:ascii="仿宋_GB2312" w:eastAsia="仿宋_GB2312"/>
          <w:sz w:val="28"/>
          <w:szCs w:val="28"/>
          <w:lang w:eastAsia="zh-CN"/>
        </w:rPr>
        <w:t>5.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热爱自身的工作，认真履行自身职责，能积极组织参加校园文化、科技、社会实践等活动，并起到骨干带头作用。</w:t>
      </w:r>
      <w:r w:rsidRPr="00FE300C">
        <w:rPr>
          <w:rFonts w:ascii="仿宋_GB2312" w:eastAsia="仿宋_GB2312"/>
          <w:sz w:val="28"/>
          <w:szCs w:val="28"/>
          <w:lang w:eastAsia="zh-CN"/>
        </w:rPr>
        <w:t>6.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获得过县级“优秀学生干部”称号或同等级表彰。</w:t>
      </w:r>
    </w:p>
    <w:p w:rsidR="001359B8" w:rsidRPr="00FE300C" w:rsidRDefault="001359B8" w:rsidP="00FE300C">
      <w:pPr>
        <w:pStyle w:val="BodyText"/>
        <w:spacing w:before="0" w:line="560" w:lineRule="exact"/>
        <w:ind w:left="760"/>
        <w:jc w:val="both"/>
        <w:rPr>
          <w:rFonts w:ascii="黑体" w:eastAsia="黑体" w:hAnsi="黑体" w:cs="黑体"/>
          <w:b/>
          <w:sz w:val="28"/>
          <w:szCs w:val="28"/>
          <w:lang w:eastAsia="zh-CN"/>
        </w:rPr>
      </w:pPr>
      <w:r w:rsidRPr="00FE300C">
        <w:rPr>
          <w:rFonts w:ascii="黑体" w:eastAsia="黑体" w:hAnsi="黑体" w:cs="黑体" w:hint="eastAsia"/>
          <w:b/>
          <w:sz w:val="28"/>
          <w:szCs w:val="28"/>
          <w:lang w:eastAsia="zh-CN"/>
        </w:rPr>
        <w:t>三、先进班集体评选标准</w:t>
      </w:r>
    </w:p>
    <w:p w:rsidR="001359B8" w:rsidRPr="00FE300C" w:rsidRDefault="001359B8" w:rsidP="00FE300C">
      <w:pPr>
        <w:pStyle w:val="BodyText"/>
        <w:spacing w:before="0" w:line="560" w:lineRule="exact"/>
        <w:ind w:left="119" w:right="255" w:firstLine="641"/>
        <w:jc w:val="both"/>
        <w:rPr>
          <w:rFonts w:ascii="仿宋_GB2312" w:eastAsia="仿宋_GB2312"/>
          <w:sz w:val="28"/>
          <w:szCs w:val="28"/>
          <w:lang w:eastAsia="zh-CN"/>
        </w:rPr>
      </w:pPr>
      <w:r w:rsidRPr="00FE300C">
        <w:rPr>
          <w:rFonts w:ascii="仿宋_GB2312" w:eastAsia="仿宋_GB2312" w:hint="eastAsia"/>
          <w:sz w:val="28"/>
          <w:szCs w:val="28"/>
          <w:lang w:eastAsia="zh-CN"/>
        </w:rPr>
        <w:t>中小学：</w:t>
      </w:r>
      <w:r w:rsidRPr="00FE300C">
        <w:rPr>
          <w:rFonts w:ascii="仿宋_GB2312" w:eastAsia="仿宋_GB2312"/>
          <w:sz w:val="28"/>
          <w:szCs w:val="28"/>
          <w:lang w:eastAsia="zh-CN"/>
        </w:rPr>
        <w:t>1.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班级和谐团结，班主任能积极带领全班同学奋发向上。</w:t>
      </w:r>
      <w:r w:rsidRPr="00FE300C">
        <w:rPr>
          <w:rFonts w:ascii="仿宋_GB2312" w:eastAsia="仿宋_GB2312"/>
          <w:sz w:val="28"/>
          <w:szCs w:val="28"/>
          <w:lang w:eastAsia="zh-CN"/>
        </w:rPr>
        <w:t>2.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班级特色突出，班干部能积极构建班级文化，丰富学生生活。</w:t>
      </w:r>
      <w:r w:rsidRPr="00FE300C">
        <w:rPr>
          <w:rFonts w:ascii="仿宋_GB2312" w:eastAsia="仿宋_GB2312"/>
          <w:sz w:val="28"/>
          <w:szCs w:val="28"/>
          <w:lang w:eastAsia="zh-CN"/>
        </w:rPr>
        <w:t>3.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班级风气良好，班级成员遵纪守法、具有朝气蓬勃、文明健康的良好班风。</w:t>
      </w:r>
      <w:r w:rsidRPr="00FE300C">
        <w:rPr>
          <w:rFonts w:ascii="仿宋_GB2312" w:eastAsia="仿宋_GB2312"/>
          <w:sz w:val="28"/>
          <w:szCs w:val="28"/>
          <w:lang w:eastAsia="zh-CN"/>
        </w:rPr>
        <w:t>4.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班级实践丰富，能以学生的能力发展为重，注意创新精神和创造能力的培养，积极开展健康有益的社会实践活动和艺术、体育科技等活动，并取得一定的成绩。</w:t>
      </w:r>
      <w:r w:rsidRPr="00FE300C">
        <w:rPr>
          <w:rFonts w:ascii="仿宋_GB2312" w:eastAsia="仿宋_GB2312"/>
          <w:sz w:val="28"/>
          <w:szCs w:val="28"/>
          <w:lang w:eastAsia="zh-CN"/>
        </w:rPr>
        <w:t>5.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全体同学积极参加体育锻炼，全班成员均达到《国家学生体质健康标准》。</w:t>
      </w:r>
      <w:r w:rsidRPr="00FE300C">
        <w:rPr>
          <w:rFonts w:ascii="仿宋_GB2312" w:eastAsia="仿宋_GB2312"/>
          <w:sz w:val="28"/>
          <w:szCs w:val="28"/>
          <w:lang w:eastAsia="zh-CN"/>
        </w:rPr>
        <w:t>6.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获得过县级“先进班集体”称号或同等级表彰</w:t>
      </w:r>
      <w:bookmarkStart w:id="0" w:name="_GoBack"/>
      <w:bookmarkEnd w:id="0"/>
      <w:r w:rsidRPr="00FE300C">
        <w:rPr>
          <w:rFonts w:ascii="仿宋_GB2312" w:eastAsia="仿宋_GB2312" w:hint="eastAsia"/>
          <w:sz w:val="28"/>
          <w:szCs w:val="28"/>
          <w:lang w:eastAsia="zh-CN"/>
        </w:rPr>
        <w:t>。</w:t>
      </w:r>
    </w:p>
    <w:p w:rsidR="001359B8" w:rsidRPr="00FE300C" w:rsidRDefault="001359B8" w:rsidP="00FE300C">
      <w:pPr>
        <w:pStyle w:val="BodyText"/>
        <w:spacing w:before="0" w:line="560" w:lineRule="exact"/>
        <w:ind w:left="119" w:right="255" w:firstLine="641"/>
        <w:jc w:val="both"/>
        <w:rPr>
          <w:rFonts w:ascii="仿宋_GB2312" w:eastAsia="仿宋_GB2312"/>
          <w:sz w:val="28"/>
          <w:szCs w:val="28"/>
          <w:lang w:eastAsia="zh-CN"/>
        </w:rPr>
      </w:pPr>
      <w:r w:rsidRPr="00FE300C">
        <w:rPr>
          <w:rFonts w:ascii="仿宋_GB2312" w:eastAsia="仿宋_GB2312" w:hint="eastAsia"/>
          <w:sz w:val="28"/>
          <w:szCs w:val="28"/>
          <w:lang w:eastAsia="zh-CN"/>
        </w:rPr>
        <w:t>幼儿园</w:t>
      </w:r>
      <w:r w:rsidRPr="00FE300C">
        <w:rPr>
          <w:rFonts w:ascii="仿宋_GB2312" w:eastAsia="仿宋_GB2312"/>
          <w:sz w:val="28"/>
          <w:szCs w:val="28"/>
          <w:lang w:eastAsia="zh-CN"/>
        </w:rPr>
        <w:t>:1.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班级老师与老师之间经常交流沟通，相互协助，老师与保育员之间配合默契；有明确的班级奋斗目标，有可行的班级管理办法；与本班幼儿之间建立良好的师幼关系，教师得到家长的爱戴和尊重，无家长投诉或上访。</w:t>
      </w:r>
      <w:r w:rsidRPr="00FE300C">
        <w:rPr>
          <w:rFonts w:ascii="仿宋_GB2312" w:eastAsia="仿宋_GB2312"/>
          <w:sz w:val="28"/>
          <w:szCs w:val="28"/>
          <w:lang w:eastAsia="zh-CN"/>
        </w:rPr>
        <w:t>2.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按照五大领域课程安排，开展主题特色活动，活动有成效；环境创设具有互动性、动态性、教育性、美观性、安全性、适宜性等。</w:t>
      </w:r>
      <w:r w:rsidRPr="00FE300C">
        <w:rPr>
          <w:rFonts w:ascii="仿宋_GB2312" w:eastAsia="仿宋_GB2312"/>
          <w:sz w:val="28"/>
          <w:szCs w:val="28"/>
          <w:lang w:eastAsia="zh-CN"/>
        </w:rPr>
        <w:t>3.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能按照一日活动作息时间组织各类活动，渗透“幼小科学衔接”，准备工作充分，幼儿主动积极。</w:t>
      </w:r>
      <w:r w:rsidRPr="00FE300C">
        <w:rPr>
          <w:rFonts w:ascii="仿宋_GB2312" w:eastAsia="仿宋_GB2312"/>
          <w:sz w:val="28"/>
          <w:szCs w:val="28"/>
          <w:lang w:eastAsia="zh-CN"/>
        </w:rPr>
        <w:t>4.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家园联系紧密，家长评议好，满意度高。</w:t>
      </w:r>
      <w:r w:rsidRPr="00FE300C">
        <w:rPr>
          <w:rFonts w:ascii="仿宋_GB2312" w:eastAsia="仿宋_GB2312"/>
          <w:sz w:val="28"/>
          <w:szCs w:val="28"/>
          <w:lang w:eastAsia="zh-CN"/>
        </w:rPr>
        <w:t>5.</w:t>
      </w:r>
      <w:r w:rsidRPr="00FE300C">
        <w:rPr>
          <w:rFonts w:ascii="仿宋_GB2312" w:eastAsia="仿宋_GB2312" w:hint="eastAsia"/>
          <w:sz w:val="28"/>
          <w:szCs w:val="28"/>
          <w:lang w:eastAsia="zh-CN"/>
        </w:rPr>
        <w:t>班级教师积极参加县级及以上教育主管部门组织的课题研究、优质课评选、论文撰写等活动。</w:t>
      </w:r>
    </w:p>
    <w:p w:rsidR="001359B8" w:rsidRDefault="001359B8">
      <w:pPr>
        <w:pStyle w:val="BodyText"/>
        <w:spacing w:before="0" w:line="580" w:lineRule="exact"/>
        <w:ind w:left="119" w:right="255" w:firstLine="641"/>
        <w:jc w:val="both"/>
        <w:rPr>
          <w:sz w:val="28"/>
          <w:szCs w:val="28"/>
          <w:lang w:eastAsia="zh-CN"/>
        </w:rPr>
      </w:pPr>
    </w:p>
    <w:p w:rsidR="001359B8" w:rsidRDefault="001359B8">
      <w:pPr>
        <w:rPr>
          <w:lang w:eastAsia="zh-CN"/>
        </w:rPr>
      </w:pPr>
    </w:p>
    <w:sectPr w:rsidR="001359B8" w:rsidSect="00E94647">
      <w:footerReference w:type="even" r:id="rId6"/>
      <w:footerReference w:type="default" r:id="rId7"/>
      <w:pgSz w:w="11910" w:h="16840"/>
      <w:pgMar w:top="1418" w:right="1758" w:bottom="1418" w:left="1758" w:header="0" w:footer="958" w:gutter="0"/>
      <w:pgNumType w:fmt="numberInDash" w:start="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9B8" w:rsidRDefault="001359B8" w:rsidP="00F42835">
      <w:r>
        <w:separator/>
      </w:r>
    </w:p>
  </w:endnote>
  <w:endnote w:type="continuationSeparator" w:id="0">
    <w:p w:rsidR="001359B8" w:rsidRDefault="001359B8" w:rsidP="00F42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9B8" w:rsidRDefault="001359B8" w:rsidP="00591260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359B8" w:rsidRDefault="001359B8" w:rsidP="00E94647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9B8" w:rsidRPr="00E94647" w:rsidRDefault="001359B8" w:rsidP="00591260">
    <w:pPr>
      <w:pStyle w:val="Footer"/>
      <w:framePr w:wrap="around" w:vAnchor="text" w:hAnchor="margin" w:xAlign="outside" w:y="1"/>
      <w:rPr>
        <w:rStyle w:val="PageNumber"/>
        <w:rFonts w:ascii="宋体"/>
        <w:sz w:val="24"/>
        <w:szCs w:val="24"/>
      </w:rPr>
    </w:pPr>
    <w:r w:rsidRPr="00E94647">
      <w:rPr>
        <w:rStyle w:val="PageNumber"/>
        <w:rFonts w:ascii="宋体"/>
        <w:sz w:val="24"/>
        <w:szCs w:val="24"/>
      </w:rPr>
      <w:fldChar w:fldCharType="begin"/>
    </w:r>
    <w:r w:rsidRPr="00E94647">
      <w:rPr>
        <w:rStyle w:val="PageNumber"/>
        <w:rFonts w:ascii="宋体"/>
        <w:sz w:val="24"/>
        <w:szCs w:val="24"/>
      </w:rPr>
      <w:instrText xml:space="preserve">PAGE  </w:instrText>
    </w:r>
    <w:r w:rsidRPr="00E94647">
      <w:rPr>
        <w:rStyle w:val="PageNumber"/>
        <w:rFonts w:ascii="宋体"/>
        <w:sz w:val="24"/>
        <w:szCs w:val="24"/>
      </w:rPr>
      <w:fldChar w:fldCharType="separate"/>
    </w:r>
    <w:r>
      <w:rPr>
        <w:rStyle w:val="PageNumber"/>
        <w:rFonts w:ascii="宋体"/>
        <w:noProof/>
        <w:sz w:val="24"/>
        <w:szCs w:val="24"/>
      </w:rPr>
      <w:t>- 5 -</w:t>
    </w:r>
    <w:r w:rsidRPr="00E94647">
      <w:rPr>
        <w:rStyle w:val="PageNumber"/>
        <w:rFonts w:ascii="宋体"/>
        <w:sz w:val="24"/>
        <w:szCs w:val="24"/>
      </w:rPr>
      <w:fldChar w:fldCharType="end"/>
    </w:r>
  </w:p>
  <w:p w:rsidR="001359B8" w:rsidRDefault="001359B8" w:rsidP="00E94647">
    <w:pPr>
      <w:spacing w:line="14" w:lineRule="auto"/>
      <w:ind w:right="360" w:firstLine="360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9B8" w:rsidRDefault="001359B8" w:rsidP="00F42835">
      <w:r>
        <w:separator/>
      </w:r>
    </w:p>
  </w:footnote>
  <w:footnote w:type="continuationSeparator" w:id="0">
    <w:p w:rsidR="001359B8" w:rsidRDefault="001359B8" w:rsidP="00F428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ODkzNzYxZDJlMDZhOTAwMjEwNjkxMTVhODFkMzY1ZGEifQ=="/>
  </w:docVars>
  <w:rsids>
    <w:rsidRoot w:val="000777E2"/>
    <w:rsid w:val="00035228"/>
    <w:rsid w:val="000777E2"/>
    <w:rsid w:val="000916C4"/>
    <w:rsid w:val="001359B8"/>
    <w:rsid w:val="002B23BB"/>
    <w:rsid w:val="00401908"/>
    <w:rsid w:val="004C2B05"/>
    <w:rsid w:val="004D3C5B"/>
    <w:rsid w:val="00591260"/>
    <w:rsid w:val="005A1E3C"/>
    <w:rsid w:val="00835FDC"/>
    <w:rsid w:val="00944C9E"/>
    <w:rsid w:val="00A500DB"/>
    <w:rsid w:val="00AA3E6D"/>
    <w:rsid w:val="00BB2245"/>
    <w:rsid w:val="00C33BD3"/>
    <w:rsid w:val="00C55DBC"/>
    <w:rsid w:val="00CE3D9A"/>
    <w:rsid w:val="00DD677E"/>
    <w:rsid w:val="00E104A4"/>
    <w:rsid w:val="00E94647"/>
    <w:rsid w:val="00EE54A6"/>
    <w:rsid w:val="00EF4C51"/>
    <w:rsid w:val="00F013D5"/>
    <w:rsid w:val="00F26992"/>
    <w:rsid w:val="00F42835"/>
    <w:rsid w:val="00FE300C"/>
    <w:rsid w:val="02A05AE0"/>
    <w:rsid w:val="05602B55"/>
    <w:rsid w:val="06100A55"/>
    <w:rsid w:val="06D94E87"/>
    <w:rsid w:val="0C124C75"/>
    <w:rsid w:val="0EA5077D"/>
    <w:rsid w:val="0EC710AE"/>
    <w:rsid w:val="11005404"/>
    <w:rsid w:val="1184573A"/>
    <w:rsid w:val="12487CB6"/>
    <w:rsid w:val="14082F5D"/>
    <w:rsid w:val="141C7035"/>
    <w:rsid w:val="15F41115"/>
    <w:rsid w:val="169F545E"/>
    <w:rsid w:val="17CA0A0A"/>
    <w:rsid w:val="195D1D40"/>
    <w:rsid w:val="1B840516"/>
    <w:rsid w:val="1CBF5B11"/>
    <w:rsid w:val="1D815EC2"/>
    <w:rsid w:val="1DE165B5"/>
    <w:rsid w:val="1DFB435F"/>
    <w:rsid w:val="1F132C07"/>
    <w:rsid w:val="21430FBC"/>
    <w:rsid w:val="230032EA"/>
    <w:rsid w:val="24925CBF"/>
    <w:rsid w:val="249E16FE"/>
    <w:rsid w:val="27C46542"/>
    <w:rsid w:val="2AE936C8"/>
    <w:rsid w:val="2CCC2EEC"/>
    <w:rsid w:val="2FDD1F9B"/>
    <w:rsid w:val="30850A6E"/>
    <w:rsid w:val="30C96577"/>
    <w:rsid w:val="36E012DD"/>
    <w:rsid w:val="371E1939"/>
    <w:rsid w:val="391D0208"/>
    <w:rsid w:val="395175E2"/>
    <w:rsid w:val="39E95777"/>
    <w:rsid w:val="3A0C5D6D"/>
    <w:rsid w:val="3E212320"/>
    <w:rsid w:val="3F1B7DAC"/>
    <w:rsid w:val="4127193A"/>
    <w:rsid w:val="44FC4358"/>
    <w:rsid w:val="48A71385"/>
    <w:rsid w:val="4AEF3164"/>
    <w:rsid w:val="4B36574B"/>
    <w:rsid w:val="4D3141B4"/>
    <w:rsid w:val="4D5662B4"/>
    <w:rsid w:val="4EF94516"/>
    <w:rsid w:val="51AD5773"/>
    <w:rsid w:val="52AE7ACE"/>
    <w:rsid w:val="52B80A0C"/>
    <w:rsid w:val="53CD6C6B"/>
    <w:rsid w:val="54955238"/>
    <w:rsid w:val="55A1138A"/>
    <w:rsid w:val="57925AB5"/>
    <w:rsid w:val="5B2948B3"/>
    <w:rsid w:val="5EA11B53"/>
    <w:rsid w:val="5ED16563"/>
    <w:rsid w:val="60714E01"/>
    <w:rsid w:val="62733F27"/>
    <w:rsid w:val="656E06CE"/>
    <w:rsid w:val="67C460E8"/>
    <w:rsid w:val="680A33CB"/>
    <w:rsid w:val="6A95785D"/>
    <w:rsid w:val="6DE63481"/>
    <w:rsid w:val="74670342"/>
    <w:rsid w:val="78956C1A"/>
    <w:rsid w:val="7DA03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2835"/>
    <w:pPr>
      <w:widowControl w:val="0"/>
    </w:pPr>
    <w:rPr>
      <w:rFonts w:ascii="Calibri" w:hAnsi="Calibri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42835"/>
    <w:pPr>
      <w:ind w:left="220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libri" w:hAnsi="Calibri"/>
      <w:b/>
      <w:kern w:val="44"/>
      <w:sz w:val="44"/>
      <w:lang w:eastAsia="en-US"/>
    </w:rPr>
  </w:style>
  <w:style w:type="paragraph" w:styleId="BodyText">
    <w:name w:val="Body Text"/>
    <w:basedOn w:val="Normal"/>
    <w:link w:val="BodyTextChar"/>
    <w:uiPriority w:val="99"/>
    <w:rsid w:val="00F42835"/>
    <w:pPr>
      <w:spacing w:before="140"/>
      <w:ind w:left="120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Calibri" w:hAnsi="Calibri"/>
      <w:kern w:val="0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F42835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42835"/>
    <w:rPr>
      <w:rFonts w:eastAsia="Times New Roman"/>
      <w:sz w:val="18"/>
      <w:lang w:eastAsia="en-US"/>
    </w:rPr>
  </w:style>
  <w:style w:type="paragraph" w:styleId="Header">
    <w:name w:val="header"/>
    <w:basedOn w:val="Normal"/>
    <w:link w:val="HeaderChar"/>
    <w:uiPriority w:val="99"/>
    <w:rsid w:val="00F428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42835"/>
    <w:rPr>
      <w:rFonts w:eastAsia="Times New Roman"/>
      <w:sz w:val="18"/>
      <w:lang w:eastAsia="en-US"/>
    </w:rPr>
  </w:style>
  <w:style w:type="table" w:customStyle="1" w:styleId="TableNormal1">
    <w:name w:val="Table Normal1"/>
    <w:uiPriority w:val="99"/>
    <w:semiHidden/>
    <w:rsid w:val="00F42835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F42835"/>
  </w:style>
  <w:style w:type="paragraph" w:customStyle="1" w:styleId="TableParagraph">
    <w:name w:val="Table Paragraph"/>
    <w:basedOn w:val="Normal"/>
    <w:uiPriority w:val="99"/>
    <w:rsid w:val="00F42835"/>
  </w:style>
  <w:style w:type="character" w:customStyle="1" w:styleId="font31">
    <w:name w:val="font31"/>
    <w:uiPriority w:val="99"/>
    <w:rsid w:val="00F42835"/>
    <w:rPr>
      <w:rFonts w:ascii="Arial" w:hAnsi="Arial"/>
      <w:color w:val="000000"/>
      <w:sz w:val="22"/>
      <w:u w:val="none"/>
    </w:rPr>
  </w:style>
  <w:style w:type="character" w:customStyle="1" w:styleId="font11">
    <w:name w:val="font11"/>
    <w:uiPriority w:val="99"/>
    <w:rsid w:val="00F42835"/>
    <w:rPr>
      <w:rFonts w:ascii="方正小标宋_GBK" w:eastAsia="方正小标宋_GBK" w:hAnsi="方正小标宋_GBK"/>
      <w:color w:val="000000"/>
      <w:sz w:val="22"/>
      <w:u w:val="none"/>
    </w:rPr>
  </w:style>
  <w:style w:type="character" w:styleId="PageNumber">
    <w:name w:val="page number"/>
    <w:basedOn w:val="DefaultParagraphFont"/>
    <w:uiPriority w:val="99"/>
    <w:rsid w:val="00E9464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167</Words>
  <Characters>952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</dc:creator>
  <cp:keywords/>
  <dc:description/>
  <cp:lastModifiedBy>Windows 用户</cp:lastModifiedBy>
  <cp:revision>14</cp:revision>
  <cp:lastPrinted>2023-05-11T07:43:00Z</cp:lastPrinted>
  <dcterms:created xsi:type="dcterms:W3CDTF">2021-05-06T11:05:00Z</dcterms:created>
  <dcterms:modified xsi:type="dcterms:W3CDTF">2025-04-02T02:50:00Z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WPS 文字</vt:lpwstr>
  </property>
  <property fmtid="{D5CDD505-2E9C-101B-9397-08002B2CF9AE}" pid="3" name="KSOProductBuildVer">
    <vt:lpwstr>2052-11.1.0.14309</vt:lpwstr>
  </property>
  <property fmtid="{D5CDD505-2E9C-101B-9397-08002B2CF9AE}" pid="4" name="ICV">
    <vt:lpwstr>2E2C2D9BB0544D97B2A97C49562F345B_13</vt:lpwstr>
  </property>
</Properties>
</file>